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055E8" w14:textId="2B96D4E3" w:rsidR="00894CEC" w:rsidRDefault="00894CEC" w:rsidP="00894CE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</w:t>
      </w:r>
      <w:r>
        <w:rPr>
          <w:rFonts w:ascii="Arial" w:hAnsi="Arial" w:cs="Arial"/>
          <w:b/>
          <w:noProof/>
          <w:sz w:val="24"/>
        </w:rPr>
        <w:t>400</w:t>
      </w:r>
    </w:p>
    <w:p w14:paraId="69AC6FC2" w14:textId="77777777" w:rsidR="00894CEC" w:rsidRDefault="00894CEC" w:rsidP="00894CE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17485473" w14:textId="77777777" w:rsidR="00894CEC" w:rsidRDefault="00894CEC" w:rsidP="00894C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2FB81298" w14:textId="77777777" w:rsidR="006404CA" w:rsidRDefault="006404CA" w:rsidP="006404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S2-2405886</w:t>
      </w:r>
    </w:p>
    <w:p w14:paraId="0C6BC7FA" w14:textId="77777777" w:rsidR="006404CA" w:rsidRDefault="006404CA" w:rsidP="006404C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50408F28" w14:textId="43AE2FC7" w:rsidR="006404CA" w:rsidRPr="006404CA" w:rsidRDefault="006404CA" w:rsidP="006404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464AA8" w14:textId="77777777" w:rsidR="006404CA" w:rsidRDefault="006404CA" w:rsidP="003D4F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F3C29E" w14:textId="57C0DF60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bookmarkStart w:id="4" w:name="_Hlk164173743"/>
      <w:r>
        <w:rPr>
          <w:b/>
          <w:noProof/>
          <w:sz w:val="24"/>
        </w:rPr>
        <w:t>#115AdHoc-e</w:t>
      </w:r>
      <w:bookmarkEnd w:id="4"/>
      <w:r>
        <w:rPr>
          <w:b/>
          <w:i/>
          <w:noProof/>
          <w:sz w:val="28"/>
        </w:rPr>
        <w:tab/>
      </w:r>
      <w:r w:rsidR="00F11410" w:rsidRPr="00F11410">
        <w:rPr>
          <w:b/>
          <w:i/>
          <w:noProof/>
          <w:sz w:val="28"/>
        </w:rPr>
        <w:t>S3-241567</w:t>
      </w:r>
    </w:p>
    <w:p w14:paraId="4B7DFE04" w14:textId="77777777" w:rsidR="003D4F24" w:rsidRDefault="003D4F24" w:rsidP="006404CA">
      <w:pPr>
        <w:pStyle w:val="Header"/>
        <w:pBdr>
          <w:bottom w:val="single" w:sz="4" w:space="1" w:color="auto"/>
        </w:pBdr>
        <w:rPr>
          <w:sz w:val="24"/>
        </w:rPr>
      </w:pPr>
      <w:r>
        <w:rPr>
          <w:sz w:val="24"/>
        </w:rPr>
        <w:t>Electronic meeting, online, 15 - 19 April 2024</w:t>
      </w:r>
    </w:p>
    <w:p w14:paraId="543BC3B2" w14:textId="77777777" w:rsidR="006404CA" w:rsidRPr="00872560" w:rsidRDefault="006404CA" w:rsidP="003D4F24">
      <w:pPr>
        <w:pStyle w:val="Header"/>
        <w:rPr>
          <w:b w:val="0"/>
          <w:bCs/>
          <w:sz w:val="24"/>
        </w:rPr>
      </w:pPr>
    </w:p>
    <w:p w14:paraId="72E2ED64" w14:textId="490D08F3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>LS to SA2</w:t>
      </w:r>
      <w:r w:rsidR="00F0383C">
        <w:rPr>
          <w:rFonts w:ascii="Arial" w:hAnsi="Arial" w:cs="Arial"/>
          <w:b/>
          <w:sz w:val="22"/>
          <w:szCs w:val="22"/>
        </w:rPr>
        <w:t xml:space="preserve"> and</w:t>
      </w:r>
      <w:r w:rsidR="00552CDE">
        <w:rPr>
          <w:rFonts w:ascii="Arial" w:hAnsi="Arial" w:cs="Arial"/>
          <w:b/>
          <w:sz w:val="22"/>
          <w:szCs w:val="22"/>
        </w:rPr>
        <w:t xml:space="preserve"> RAN2</w:t>
      </w:r>
      <w:r w:rsidR="003B38E7" w:rsidRPr="003B38E7">
        <w:rPr>
          <w:rFonts w:ascii="Arial" w:hAnsi="Arial" w:cs="Arial"/>
          <w:b/>
          <w:sz w:val="22"/>
          <w:szCs w:val="22"/>
        </w:rPr>
        <w:t xml:space="preserve"> on </w:t>
      </w:r>
      <w:r w:rsidR="00820E04">
        <w:rPr>
          <w:rFonts w:ascii="Arial" w:hAnsi="Arial" w:cs="Arial"/>
          <w:b/>
          <w:sz w:val="22"/>
          <w:szCs w:val="22"/>
        </w:rPr>
        <w:t>selected satellite architecture for Store and Forward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7"/>
    <w:bookmarkEnd w:id="8"/>
    <w:bookmarkEnd w:id="9"/>
    <w:p w14:paraId="1E9D3ED8" w14:textId="687B47A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5GSAT</w:t>
      </w:r>
      <w:r w:rsidR="00513960" w:rsidRPr="00513960">
        <w:rPr>
          <w:rFonts w:ascii="Arial" w:hAnsi="Arial" w:cs="Arial"/>
          <w:b/>
          <w:bCs/>
          <w:sz w:val="22"/>
          <w:szCs w:val="22"/>
        </w:rPr>
        <w:t>_</w:t>
      </w:r>
      <w:r w:rsidR="00820E04">
        <w:rPr>
          <w:rFonts w:ascii="Arial" w:hAnsi="Arial" w:cs="Arial"/>
          <w:b/>
          <w:bCs/>
          <w:sz w:val="22"/>
          <w:szCs w:val="22"/>
        </w:rPr>
        <w:t>SEC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F6E7E58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0E5826">
        <w:rPr>
          <w:rFonts w:ascii="Arial" w:hAnsi="Arial" w:cs="Arial"/>
          <w:b/>
          <w:sz w:val="22"/>
          <w:szCs w:val="22"/>
        </w:rPr>
        <w:t>TSG SA WG3</w:t>
      </w:r>
    </w:p>
    <w:p w14:paraId="2548326B" w14:textId="0CF1D668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820E04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4DCEEE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624D89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0383C">
        <w:rPr>
          <w:rFonts w:ascii="Arial" w:hAnsi="Arial" w:cs="Arial"/>
          <w:b/>
          <w:bCs/>
          <w:sz w:val="22"/>
          <w:szCs w:val="22"/>
        </w:rPr>
        <w:t xml:space="preserve">RAN3, </w:t>
      </w:r>
      <w:r w:rsidR="00820E04">
        <w:rPr>
          <w:rFonts w:ascii="Arial" w:hAnsi="Arial" w:cs="Arial"/>
          <w:b/>
          <w:bCs/>
          <w:sz w:val="22"/>
          <w:szCs w:val="22"/>
        </w:rPr>
        <w:t>SA3-LI</w:t>
      </w:r>
    </w:p>
    <w:bookmarkEnd w:id="10"/>
    <w:bookmarkEnd w:id="11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D186C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 xml:space="preserve">Alec </w:t>
      </w:r>
      <w:proofErr w:type="spellStart"/>
      <w:r w:rsidR="00820E04">
        <w:rPr>
          <w:rFonts w:ascii="Arial" w:hAnsi="Arial" w:cs="Arial"/>
          <w:b/>
          <w:bCs/>
          <w:sz w:val="22"/>
          <w:szCs w:val="22"/>
        </w:rPr>
        <w:t>Brusilovsky</w:t>
      </w:r>
      <w:proofErr w:type="spellEnd"/>
    </w:p>
    <w:p w14:paraId="5C701869" w14:textId="29B9C45F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Alec.brusilovsky@interdigital</w:t>
      </w:r>
      <w:r w:rsidR="00713F41" w:rsidRPr="00713F41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13F4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02C6D" w14:textId="0FD15B2A" w:rsidR="00820E04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SA3 </w:t>
      </w:r>
      <w:r w:rsidR="00820E04">
        <w:rPr>
          <w:lang w:eastAsia="zh-CN"/>
        </w:rPr>
        <w:t xml:space="preserve">is in the process of studying </w:t>
      </w:r>
      <w:r w:rsidR="00820E04">
        <w:t>the security and privacy aspects of</w:t>
      </w:r>
      <w:r w:rsidR="00820E04">
        <w:rPr>
          <w:rFonts w:hint="eastAsia"/>
          <w:lang w:eastAsia="zh-CN"/>
        </w:rPr>
        <w:t xml:space="preserve"> 5G</w:t>
      </w:r>
      <w:r w:rsidR="00820E04">
        <w:t xml:space="preserve"> satellite access phase 3</w:t>
      </w:r>
      <w:r w:rsidR="00820E04">
        <w:rPr>
          <w:lang w:eastAsia="zh-CN"/>
        </w:rPr>
        <w:t xml:space="preserve">. In particular, SA3 is assessing security and privacy protection solutions for the Store and Forward (S&amp;F) satellite operation for both, NR NTN (5GS) and IoT NTN (EPS). </w:t>
      </w:r>
    </w:p>
    <w:p w14:paraId="26F60D12" w14:textId="1EAE5B69" w:rsidR="00820E04" w:rsidRDefault="00820E04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Current S&amp;F solutions described in TR 23.700-29 </w:t>
      </w:r>
      <w:r w:rsidR="00624D89">
        <w:rPr>
          <w:lang w:eastAsia="zh-CN"/>
        </w:rPr>
        <w:t xml:space="preserve">span over wide architectural choices ranging from only </w:t>
      </w:r>
      <w:proofErr w:type="spellStart"/>
      <w:r w:rsidR="00624D89">
        <w:rPr>
          <w:lang w:eastAsia="zh-CN"/>
        </w:rPr>
        <w:t>eNB</w:t>
      </w:r>
      <w:proofErr w:type="spellEnd"/>
      <w:r w:rsidR="00624D89">
        <w:rPr>
          <w:lang w:eastAsia="zh-CN"/>
        </w:rPr>
        <w:t>/</w:t>
      </w:r>
      <w:proofErr w:type="spellStart"/>
      <w:r w:rsidR="00624D89">
        <w:rPr>
          <w:lang w:eastAsia="zh-CN"/>
        </w:rPr>
        <w:t>gNB</w:t>
      </w:r>
      <w:proofErr w:type="spellEnd"/>
      <w:r w:rsidR="00624D89">
        <w:rPr>
          <w:lang w:eastAsia="zh-CN"/>
        </w:rPr>
        <w:t xml:space="preserve">, to split network functions/elements, and to </w:t>
      </w:r>
      <w:r w:rsidR="00F0383C">
        <w:rPr>
          <w:lang w:eastAsia="zh-CN"/>
        </w:rPr>
        <w:t xml:space="preserve">the </w:t>
      </w:r>
      <w:r w:rsidR="00624D89">
        <w:rPr>
          <w:lang w:eastAsia="zh-CN"/>
        </w:rPr>
        <w:t xml:space="preserve">whole core network on board of satellite. </w:t>
      </w:r>
      <w:r w:rsidR="00F0383C">
        <w:rPr>
          <w:lang w:eastAsia="zh-CN"/>
        </w:rPr>
        <w:t>20 solutions describe</w:t>
      </w:r>
      <w:r w:rsidR="00624D89">
        <w:rPr>
          <w:lang w:eastAsia="zh-CN"/>
        </w:rPr>
        <w:t xml:space="preserve"> various configurations on board of satellite. </w:t>
      </w:r>
    </w:p>
    <w:p w14:paraId="6E31096E" w14:textId="64CA8B9E" w:rsidR="00624D89" w:rsidRDefault="00624D89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To produce viable security solutions</w:t>
      </w:r>
      <w:r w:rsidR="00F0383C">
        <w:rPr>
          <w:lang w:eastAsia="zh-CN"/>
        </w:rPr>
        <w:t xml:space="preserve"> in </w:t>
      </w:r>
      <w:r w:rsidR="008E2F6F">
        <w:rPr>
          <w:lang w:eastAsia="zh-CN"/>
        </w:rPr>
        <w:t xml:space="preserve">the </w:t>
      </w:r>
      <w:r w:rsidR="00F0383C">
        <w:rPr>
          <w:lang w:eastAsia="zh-CN"/>
        </w:rPr>
        <w:t>Rel-19 timeframe</w:t>
      </w:r>
      <w:r>
        <w:rPr>
          <w:lang w:eastAsia="zh-CN"/>
        </w:rPr>
        <w:t xml:space="preserve">, SA3 needs an indication from SA2 (supported by RAN2) that would point out in which direction Rel-19 architectural choices will be </w:t>
      </w:r>
      <w:r w:rsidR="00552CDE">
        <w:rPr>
          <w:lang w:eastAsia="zh-CN"/>
        </w:rPr>
        <w:t>heading</w:t>
      </w:r>
      <w:r>
        <w:rPr>
          <w:lang w:eastAsia="zh-CN"/>
        </w:rPr>
        <w:t xml:space="preserve">, so that SA3 can focus on securing </w:t>
      </w:r>
      <w:r w:rsidR="00F0383C">
        <w:rPr>
          <w:lang w:eastAsia="zh-CN"/>
        </w:rPr>
        <w:t xml:space="preserve">only suitable </w:t>
      </w:r>
      <w:r>
        <w:rPr>
          <w:lang w:eastAsia="zh-CN"/>
        </w:rPr>
        <w:t>solutions out of the current set of 20</w:t>
      </w:r>
      <w:r w:rsidR="00F0383C">
        <w:rPr>
          <w:lang w:eastAsia="zh-CN"/>
        </w:rPr>
        <w:t xml:space="preserve"> S&amp;F solutions as of SA3</w:t>
      </w:r>
      <w:r w:rsidR="00F0383C" w:rsidRPr="00F0383C">
        <w:rPr>
          <w:lang w:eastAsia="zh-CN"/>
        </w:rPr>
        <w:t>#115AdHoc-e</w:t>
      </w:r>
      <w:r>
        <w:rPr>
          <w:lang w:eastAsia="zh-CN"/>
        </w:rPr>
        <w:t>.</w:t>
      </w:r>
    </w:p>
    <w:p w14:paraId="08AF3A7D" w14:textId="4746FE96" w:rsidR="00B97703" w:rsidRDefault="00624D89" w:rsidP="00624D89">
      <w:pPr>
        <w:overflowPunct/>
        <w:autoSpaceDE/>
        <w:autoSpaceDN/>
        <w:adjustRightInd/>
        <w:spacing w:before="120" w:after="0"/>
        <w:jc w:val="both"/>
        <w:textAlignment w:val="auto"/>
      </w:pPr>
      <w:r>
        <w:rPr>
          <w:lang w:eastAsia="zh-CN"/>
        </w:rPr>
        <w:t>SA3 kindly requests</w:t>
      </w:r>
      <w:r w:rsidR="004B555B">
        <w:rPr>
          <w:lang w:eastAsia="zh-CN"/>
        </w:rPr>
        <w:t xml:space="preserve"> SA</w:t>
      </w:r>
      <w:r>
        <w:rPr>
          <w:lang w:eastAsia="zh-CN"/>
        </w:rPr>
        <w:t>2</w:t>
      </w:r>
      <w:r w:rsidR="00F0383C">
        <w:rPr>
          <w:lang w:eastAsia="zh-CN"/>
        </w:rPr>
        <w:t xml:space="preserve"> and</w:t>
      </w:r>
      <w:r>
        <w:rPr>
          <w:lang w:eastAsia="zh-CN"/>
        </w:rPr>
        <w:t xml:space="preserve"> RAN2 to </w:t>
      </w:r>
      <w:bookmarkStart w:id="12" w:name="_Hlk163924737"/>
      <w:r>
        <w:rPr>
          <w:lang w:eastAsia="zh-CN"/>
        </w:rPr>
        <w:t xml:space="preserve">either conclude on the appropriate S&amp;F solutions or give an appropriate indication to SA3 regarding solutions or </w:t>
      </w:r>
      <w:r w:rsidR="008E2F6F">
        <w:rPr>
          <w:lang w:eastAsia="zh-CN"/>
        </w:rPr>
        <w:t xml:space="preserve">anticipated </w:t>
      </w:r>
      <w:r>
        <w:rPr>
          <w:lang w:eastAsia="zh-CN"/>
        </w:rPr>
        <w:t>satellite architecture to focus on.</w:t>
      </w:r>
      <w:r w:rsidR="004B555B">
        <w:rPr>
          <w:lang w:eastAsia="zh-CN"/>
        </w:rPr>
        <w:t xml:space="preserve"> </w:t>
      </w:r>
    </w:p>
    <w:bookmarkEnd w:id="12"/>
    <w:p w14:paraId="1ACCFC05" w14:textId="77777777" w:rsidR="00624D89" w:rsidRDefault="00624D89">
      <w:pPr>
        <w:spacing w:after="120"/>
        <w:ind w:left="1985" w:hanging="1985"/>
        <w:rPr>
          <w:rFonts w:ascii="Arial" w:hAnsi="Arial" w:cs="Arial"/>
          <w:b/>
        </w:rPr>
      </w:pPr>
    </w:p>
    <w:p w14:paraId="2930FAF3" w14:textId="516EBD46" w:rsidR="00624D89" w:rsidRDefault="00B97703" w:rsidP="00624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624D89">
        <w:rPr>
          <w:rFonts w:ascii="Arial" w:hAnsi="Arial" w:cs="Arial"/>
          <w:b/>
          <w:bCs/>
          <w:sz w:val="22"/>
          <w:szCs w:val="22"/>
        </w:rPr>
        <w:t>, RAN2, and RAN3</w:t>
      </w:r>
    </w:p>
    <w:p w14:paraId="066613F7" w14:textId="4CB6CC88" w:rsidR="00B97703" w:rsidRPr="007E6BCF" w:rsidRDefault="00B97703" w:rsidP="00624D89">
      <w:pPr>
        <w:spacing w:after="12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</w:t>
      </w:r>
      <w:r w:rsidR="008E2F6F">
        <w:rPr>
          <w:lang w:eastAsia="zh-CN"/>
        </w:rPr>
        <w:t xml:space="preserve"> </w:t>
      </w:r>
      <w:r w:rsidR="00624D89">
        <w:rPr>
          <w:lang w:eastAsia="zh-CN"/>
        </w:rPr>
        <w:t xml:space="preserve">and </w:t>
      </w:r>
      <w:r w:rsidR="00624D89" w:rsidRPr="00624D89">
        <w:rPr>
          <w:lang w:eastAsia="zh-CN"/>
        </w:rPr>
        <w:t xml:space="preserve">either conclude on the appropriate S&amp;F solutions or give an appropriate indication to SA3 regarding </w:t>
      </w:r>
      <w:r w:rsidR="00F0383C">
        <w:rPr>
          <w:lang w:eastAsia="zh-CN"/>
        </w:rPr>
        <w:t xml:space="preserve">suitable </w:t>
      </w:r>
      <w:r w:rsidR="00624D89" w:rsidRPr="00624D89">
        <w:rPr>
          <w:lang w:eastAsia="zh-CN"/>
        </w:rPr>
        <w:t xml:space="preserve">solutions or </w:t>
      </w:r>
      <w:r w:rsidR="008E2F6F">
        <w:rPr>
          <w:lang w:eastAsia="zh-CN"/>
        </w:rPr>
        <w:t xml:space="preserve">anticipated </w:t>
      </w:r>
      <w:r w:rsidR="00624D89" w:rsidRPr="00624D89">
        <w:rPr>
          <w:lang w:eastAsia="zh-CN"/>
        </w:rPr>
        <w:t>satellite architecture to focus 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</w:r>
      <w:proofErr w:type="spellStart"/>
      <w:r w:rsidRPr="00EE31A4">
        <w:t>Jeju</w:t>
      </w:r>
      <w:proofErr w:type="spellEnd"/>
      <w:r w:rsidRPr="00EE31A4">
        <w:t xml:space="preserve">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44330" w14:textId="77777777" w:rsidR="00377E39" w:rsidRDefault="00377E39">
      <w:pPr>
        <w:spacing w:after="0"/>
      </w:pPr>
      <w:r>
        <w:separator/>
      </w:r>
    </w:p>
  </w:endnote>
  <w:endnote w:type="continuationSeparator" w:id="0">
    <w:p w14:paraId="56119C65" w14:textId="77777777" w:rsidR="00377E39" w:rsidRDefault="00377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347AA" w14:textId="77777777" w:rsidR="00377E39" w:rsidRDefault="00377E39">
      <w:pPr>
        <w:spacing w:after="0"/>
      </w:pPr>
      <w:r>
        <w:separator/>
      </w:r>
    </w:p>
  </w:footnote>
  <w:footnote w:type="continuationSeparator" w:id="0">
    <w:p w14:paraId="05BB354B" w14:textId="77777777" w:rsidR="00377E39" w:rsidRDefault="00377E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74D3C"/>
    <w:rsid w:val="000A6A3E"/>
    <w:rsid w:val="000B21DF"/>
    <w:rsid w:val="000D5E54"/>
    <w:rsid w:val="000E5826"/>
    <w:rsid w:val="000E6116"/>
    <w:rsid w:val="000F6242"/>
    <w:rsid w:val="00103FF1"/>
    <w:rsid w:val="001242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19EA"/>
    <w:rsid w:val="00322204"/>
    <w:rsid w:val="00330057"/>
    <w:rsid w:val="00377E39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52CDE"/>
    <w:rsid w:val="005B6433"/>
    <w:rsid w:val="006052AD"/>
    <w:rsid w:val="00624D89"/>
    <w:rsid w:val="006256B3"/>
    <w:rsid w:val="006404CA"/>
    <w:rsid w:val="006468FA"/>
    <w:rsid w:val="006E59F6"/>
    <w:rsid w:val="006F5D63"/>
    <w:rsid w:val="00713F41"/>
    <w:rsid w:val="00735F48"/>
    <w:rsid w:val="0073766B"/>
    <w:rsid w:val="00771131"/>
    <w:rsid w:val="007C5084"/>
    <w:rsid w:val="007E6BCF"/>
    <w:rsid w:val="007F4F92"/>
    <w:rsid w:val="007F5F0F"/>
    <w:rsid w:val="00820E04"/>
    <w:rsid w:val="00822C28"/>
    <w:rsid w:val="00826CA3"/>
    <w:rsid w:val="008544EB"/>
    <w:rsid w:val="008758B0"/>
    <w:rsid w:val="00894CEC"/>
    <w:rsid w:val="008C525F"/>
    <w:rsid w:val="008D3E9C"/>
    <w:rsid w:val="008D772F"/>
    <w:rsid w:val="008E2F6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48AC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182D"/>
    <w:rsid w:val="00E2241D"/>
    <w:rsid w:val="00E665BE"/>
    <w:rsid w:val="00E748AA"/>
    <w:rsid w:val="00EB0BC7"/>
    <w:rsid w:val="00EB5259"/>
    <w:rsid w:val="00F0383C"/>
    <w:rsid w:val="00F11410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D1EA855-2354-400B-AF4B-263A7718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2024-04-29T13:21:00Z</dcterms:created>
  <dcterms:modified xsi:type="dcterms:W3CDTF">2024-06-27T13:24:00Z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